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DB6F7" w14:textId="77777777" w:rsidR="00B44FE9" w:rsidRDefault="00B44FE9" w:rsidP="00B44F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BURGESS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d.1405)</w:t>
      </w:r>
    </w:p>
    <w:p w14:paraId="72710FB9" w14:textId="77777777" w:rsidR="00B44FE9" w:rsidRDefault="00B44FE9" w:rsidP="00B44F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Maker of metal pots.</w:t>
      </w:r>
    </w:p>
    <w:p w14:paraId="76751EEB" w14:textId="77777777" w:rsidR="00B44FE9" w:rsidRDefault="00B44FE9" w:rsidP="00B44FE9">
      <w:pPr>
        <w:pStyle w:val="NoSpacing"/>
        <w:rPr>
          <w:rFonts w:cs="Times New Roman"/>
          <w:szCs w:val="24"/>
        </w:rPr>
      </w:pPr>
    </w:p>
    <w:p w14:paraId="0630212C" w14:textId="77777777" w:rsidR="00B44FE9" w:rsidRDefault="00B44FE9" w:rsidP="00B44FE9">
      <w:pPr>
        <w:pStyle w:val="NoSpacing"/>
        <w:rPr>
          <w:rFonts w:cs="Times New Roman"/>
          <w:szCs w:val="24"/>
        </w:rPr>
      </w:pPr>
    </w:p>
    <w:p w14:paraId="7F755BF0" w14:textId="77777777" w:rsidR="00B44FE9" w:rsidRDefault="00B44FE9" w:rsidP="00B44F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1405</w:t>
      </w:r>
      <w:r>
        <w:rPr>
          <w:rFonts w:cs="Times New Roman"/>
          <w:szCs w:val="24"/>
        </w:rPr>
        <w:tab/>
        <w:t xml:space="preserve">He left half a </w:t>
      </w:r>
      <w:proofErr w:type="gramStart"/>
      <w:r>
        <w:rPr>
          <w:rFonts w:cs="Times New Roman"/>
          <w:szCs w:val="24"/>
        </w:rPr>
        <w:t>hundredweight</w:t>
      </w:r>
      <w:proofErr w:type="gram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bawdeneys</w:t>
      </w:r>
      <w:proofErr w:type="spellEnd"/>
      <w:r>
        <w:rPr>
          <w:rFonts w:cs="Times New Roman"/>
          <w:szCs w:val="24"/>
        </w:rPr>
        <w:t xml:space="preserve"> and two </w:t>
      </w:r>
      <w:proofErr w:type="spellStart"/>
      <w:r>
        <w:rPr>
          <w:rFonts w:cs="Times New Roman"/>
          <w:szCs w:val="24"/>
        </w:rPr>
        <w:t>hakhamereys</w:t>
      </w:r>
      <w:proofErr w:type="spellEnd"/>
      <w:r>
        <w:rPr>
          <w:rFonts w:cs="Times New Roman"/>
          <w:szCs w:val="24"/>
        </w:rPr>
        <w:t>.</w:t>
      </w:r>
    </w:p>
    <w:p w14:paraId="545506EA" w14:textId="77777777" w:rsidR="00B44FE9" w:rsidRDefault="00B44FE9" w:rsidP="00B44FE9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(“English Medieval Industries” ed. John Blair and Nigel Ramsay pub. The </w:t>
      </w:r>
      <w:proofErr w:type="spellStart"/>
      <w:r>
        <w:rPr>
          <w:rFonts w:cs="Times New Roman"/>
          <w:szCs w:val="24"/>
        </w:rPr>
        <w:t>Hambledon</w:t>
      </w:r>
      <w:proofErr w:type="spellEnd"/>
      <w:r>
        <w:rPr>
          <w:rFonts w:cs="Times New Roman"/>
          <w:szCs w:val="24"/>
        </w:rPr>
        <w:t xml:space="preserve"> Press 1991 p.83)</w:t>
      </w:r>
    </w:p>
    <w:p w14:paraId="5CF71B3E" w14:textId="77777777" w:rsidR="00B44FE9" w:rsidRDefault="00B44FE9" w:rsidP="00B44FE9">
      <w:pPr>
        <w:pStyle w:val="NoSpacing"/>
        <w:rPr>
          <w:rFonts w:cs="Times New Roman"/>
          <w:szCs w:val="24"/>
        </w:rPr>
      </w:pPr>
    </w:p>
    <w:p w14:paraId="0EDD0A5E" w14:textId="77777777" w:rsidR="00B44FE9" w:rsidRDefault="00B44FE9" w:rsidP="00B44FE9">
      <w:pPr>
        <w:pStyle w:val="NoSpacing"/>
        <w:rPr>
          <w:rFonts w:cs="Times New Roman"/>
          <w:szCs w:val="24"/>
        </w:rPr>
      </w:pPr>
    </w:p>
    <w:p w14:paraId="50E380C1" w14:textId="77777777" w:rsidR="00B44FE9" w:rsidRDefault="00B44FE9" w:rsidP="00B44F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July 2023</w:t>
      </w:r>
    </w:p>
    <w:p w14:paraId="0B13376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7A9A6" w14:textId="77777777" w:rsidR="00B44FE9" w:rsidRDefault="00B44FE9" w:rsidP="009139A6">
      <w:r>
        <w:separator/>
      </w:r>
    </w:p>
  </w:endnote>
  <w:endnote w:type="continuationSeparator" w:id="0">
    <w:p w14:paraId="2669B94D" w14:textId="77777777" w:rsidR="00B44FE9" w:rsidRDefault="00B44F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A77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8C0C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57A8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089AF" w14:textId="77777777" w:rsidR="00B44FE9" w:rsidRDefault="00B44FE9" w:rsidP="009139A6">
      <w:r>
        <w:separator/>
      </w:r>
    </w:p>
  </w:footnote>
  <w:footnote w:type="continuationSeparator" w:id="0">
    <w:p w14:paraId="69D3EAF1" w14:textId="77777777" w:rsidR="00B44FE9" w:rsidRDefault="00B44F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47C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529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025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FE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44FE9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BB1A2"/>
  <w15:chartTrackingRefBased/>
  <w15:docId w15:val="{97E556A8-C6FD-44F9-AC1E-047AE0E87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2023-07-21T20:25:00Z</dcterms:created>
  <dcterms:modified xsi:type="dcterms:W3CDTF">2023-07-21T20:25:00Z</dcterms:modified>
</cp:coreProperties>
</file>